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0B2" w:rsidRPr="005B48F3" w:rsidRDefault="001050B2" w:rsidP="007C3D16">
      <w:pPr>
        <w:rPr>
          <w:lang w:val="uk-UA"/>
        </w:rPr>
      </w:pPr>
    </w:p>
    <w:p w:rsidR="001050B2" w:rsidRDefault="001050B2" w:rsidP="007C3D16">
      <w:pPr>
        <w:framePr w:hSpace="141" w:wrap="around" w:vAnchor="text" w:hAnchor="page" w:x="5841" w:y="1"/>
        <w:rPr>
          <w:noProof/>
        </w:rPr>
      </w:pPr>
      <w:r w:rsidRPr="00655A6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1050B2" w:rsidRDefault="001050B2" w:rsidP="007C3D16">
      <w:pPr>
        <w:pStyle w:val="Heading1"/>
        <w:rPr>
          <w:b/>
        </w:rPr>
      </w:pPr>
    </w:p>
    <w:p w:rsidR="001050B2" w:rsidRDefault="001050B2" w:rsidP="007C3D16">
      <w:pPr>
        <w:pStyle w:val="Heading1"/>
        <w:jc w:val="left"/>
        <w:rPr>
          <w:b/>
          <w:lang w:val="ru-RU"/>
        </w:rPr>
      </w:pPr>
    </w:p>
    <w:p w:rsidR="001050B2" w:rsidRDefault="001050B2" w:rsidP="007C3D16">
      <w:pPr>
        <w:pStyle w:val="Heading1"/>
        <w:jc w:val="left"/>
        <w:rPr>
          <w:b/>
          <w:lang w:val="ru-RU"/>
        </w:rPr>
      </w:pPr>
    </w:p>
    <w:p w:rsidR="001050B2" w:rsidRDefault="001050B2" w:rsidP="007C3D16">
      <w:pPr>
        <w:pStyle w:val="Heading1"/>
        <w:jc w:val="left"/>
        <w:rPr>
          <w:b/>
          <w:lang w:val="ru-RU"/>
        </w:rPr>
      </w:pPr>
    </w:p>
    <w:p w:rsidR="001050B2" w:rsidRDefault="001050B2" w:rsidP="007C3D16">
      <w:pPr>
        <w:pStyle w:val="Heading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1050B2" w:rsidRDefault="001050B2" w:rsidP="007C3D16"/>
    <w:p w:rsidR="001050B2" w:rsidRDefault="001050B2" w:rsidP="007C3D16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1050B2" w:rsidRDefault="001050B2" w:rsidP="007C3D16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1050B2" w:rsidRPr="00541AF3" w:rsidRDefault="001050B2" w:rsidP="007C3D16">
      <w:pPr>
        <w:jc w:val="center"/>
        <w:rPr>
          <w:b/>
          <w:sz w:val="28"/>
        </w:rPr>
      </w:pPr>
    </w:p>
    <w:p w:rsidR="001050B2" w:rsidRDefault="001050B2" w:rsidP="007C3D16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1050B2" w:rsidRPr="001644A9" w:rsidRDefault="001050B2" w:rsidP="007C3D16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1050B2" w:rsidRDefault="001050B2" w:rsidP="007C3D16">
      <w:pPr>
        <w:jc w:val="center"/>
        <w:rPr>
          <w:b/>
          <w:sz w:val="28"/>
          <w:lang w:val="uk-UA"/>
        </w:rPr>
      </w:pPr>
    </w:p>
    <w:p w:rsidR="001050B2" w:rsidRPr="00690794" w:rsidRDefault="001050B2" w:rsidP="007C3D16">
      <w:pPr>
        <w:jc w:val="both"/>
        <w:rPr>
          <w:sz w:val="28"/>
          <w:lang w:val="uk-UA"/>
        </w:rPr>
      </w:pPr>
      <w:r>
        <w:rPr>
          <w:sz w:val="28"/>
          <w:lang w:val="uk-UA"/>
        </w:rPr>
        <w:t>16 липня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 № 183-к</w:t>
      </w:r>
    </w:p>
    <w:p w:rsidR="001050B2" w:rsidRDefault="001050B2" w:rsidP="007C3D16">
      <w:pPr>
        <w:pStyle w:val="Title"/>
      </w:pPr>
    </w:p>
    <w:p w:rsidR="001050B2" w:rsidRPr="007C3D16" w:rsidRDefault="001050B2" w:rsidP="007C3D16">
      <w:pPr>
        <w:jc w:val="center"/>
        <w:rPr>
          <w:b/>
          <w:sz w:val="28"/>
          <w:lang w:val="uk-UA"/>
        </w:rPr>
      </w:pPr>
      <w:r w:rsidRPr="007C3D16">
        <w:rPr>
          <w:b/>
          <w:sz w:val="28"/>
          <w:lang w:val="uk-UA"/>
        </w:rPr>
        <w:t xml:space="preserve">Про надання щорічної основної відпустки </w:t>
      </w:r>
      <w:r>
        <w:rPr>
          <w:b/>
          <w:sz w:val="28"/>
          <w:lang w:val="uk-UA"/>
        </w:rPr>
        <w:t>Різуник С.М.</w:t>
      </w:r>
    </w:p>
    <w:p w:rsidR="001050B2" w:rsidRPr="007C3D16" w:rsidRDefault="001050B2" w:rsidP="007C3D16">
      <w:pPr>
        <w:jc w:val="center"/>
        <w:rPr>
          <w:sz w:val="28"/>
          <w:lang w:val="uk-UA"/>
        </w:rPr>
      </w:pPr>
    </w:p>
    <w:p w:rsidR="001050B2" w:rsidRPr="001B36F7" w:rsidRDefault="001050B2" w:rsidP="007C3D16">
      <w:pPr>
        <w:pStyle w:val="BodyText"/>
        <w:spacing w:line="240" w:lineRule="auto"/>
        <w:ind w:firstLine="708"/>
      </w:pPr>
      <w:r>
        <w:t xml:space="preserve">На підставі  пунктів 7, 13, </w:t>
      </w:r>
      <w:bookmarkStart w:id="0" w:name="_GoBack"/>
      <w:bookmarkEnd w:id="0"/>
      <w:r w:rsidRPr="001B36F7">
        <w:t xml:space="preserve"> 20  частини 4   статті  42 Закону України «Про місцеве самоврядування в Україні»</w:t>
      </w:r>
      <w:r>
        <w:t>, статті 6  Закону України «</w:t>
      </w:r>
      <w:r w:rsidRPr="001B36F7">
        <w:t>Про вiдпустки</w:t>
      </w:r>
      <w:r>
        <w:t>»,рішення  Арцизької міської ради від 24 грудня 2020 року №89-</w:t>
      </w:r>
      <w:r>
        <w:rPr>
          <w:lang w:val="en-US"/>
        </w:rPr>
        <w:t>VIII</w:t>
      </w:r>
      <w: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t>розглянувши  заявуРізуник С.М.</w:t>
      </w:r>
    </w:p>
    <w:p w:rsidR="001050B2" w:rsidRPr="00164E90" w:rsidRDefault="001050B2" w:rsidP="007C3D16">
      <w:pPr>
        <w:pStyle w:val="BodyTextIndent2"/>
        <w:spacing w:line="240" w:lineRule="auto"/>
        <w:ind w:left="0" w:firstLine="643"/>
        <w:jc w:val="both"/>
        <w:rPr>
          <w:sz w:val="28"/>
          <w:szCs w:val="28"/>
        </w:rPr>
      </w:pPr>
      <w:r w:rsidRPr="00164E90">
        <w:rPr>
          <w:sz w:val="28"/>
          <w:szCs w:val="28"/>
          <w:lang w:val="uk-UA"/>
        </w:rPr>
        <w:t xml:space="preserve">1. Надати   </w:t>
      </w:r>
      <w:r>
        <w:rPr>
          <w:sz w:val="28"/>
          <w:szCs w:val="28"/>
          <w:lang w:val="uk-UA"/>
        </w:rPr>
        <w:t>Різуник Світлані Миколаївні</w:t>
      </w:r>
      <w:r w:rsidRPr="00164E90">
        <w:rPr>
          <w:sz w:val="28"/>
          <w:szCs w:val="28"/>
          <w:lang w:val="uk-UA"/>
        </w:rPr>
        <w:t xml:space="preserve">,  </w:t>
      </w:r>
      <w:r>
        <w:rPr>
          <w:sz w:val="28"/>
          <w:szCs w:val="28"/>
          <w:lang w:val="uk-UA"/>
        </w:rPr>
        <w:t>прибиральниці службових приміщень</w:t>
      </w:r>
      <w:r w:rsidRPr="00164E90">
        <w:rPr>
          <w:sz w:val="28"/>
          <w:szCs w:val="28"/>
          <w:lang w:val="uk-UA"/>
        </w:rPr>
        <w:t xml:space="preserve"> міської ради,  щорічну  основну  відпустку  </w:t>
      </w:r>
      <w:r w:rsidRPr="00F4251D">
        <w:rPr>
          <w:sz w:val="28"/>
          <w:szCs w:val="28"/>
          <w:highlight w:val="black"/>
          <w:lang w:val="uk-UA"/>
        </w:rPr>
        <w:t xml:space="preserve">тривалістю  </w:t>
      </w:r>
      <w:r w:rsidRPr="00F4251D">
        <w:rPr>
          <w:sz w:val="28"/>
          <w:szCs w:val="28"/>
          <w:highlight w:val="black"/>
        </w:rPr>
        <w:t xml:space="preserve">24  календарнідні  з </w:t>
      </w:r>
      <w:r w:rsidRPr="00F4251D">
        <w:rPr>
          <w:sz w:val="28"/>
          <w:szCs w:val="28"/>
          <w:highlight w:val="black"/>
          <w:lang w:val="uk-UA"/>
        </w:rPr>
        <w:t>02 серпня</w:t>
      </w:r>
      <w:r w:rsidRPr="00F4251D">
        <w:rPr>
          <w:sz w:val="28"/>
          <w:szCs w:val="28"/>
          <w:highlight w:val="black"/>
        </w:rPr>
        <w:t xml:space="preserve">  2021 року по  </w:t>
      </w:r>
      <w:r w:rsidRPr="00F4251D">
        <w:rPr>
          <w:sz w:val="28"/>
          <w:szCs w:val="28"/>
          <w:highlight w:val="black"/>
          <w:lang w:val="uk-UA"/>
        </w:rPr>
        <w:t>26 серпня</w:t>
      </w:r>
      <w:r w:rsidRPr="00F4251D">
        <w:rPr>
          <w:sz w:val="28"/>
          <w:szCs w:val="28"/>
          <w:highlight w:val="black"/>
        </w:rPr>
        <w:t xml:space="preserve">  2021 року включно, </w:t>
      </w:r>
      <w:r w:rsidRPr="00F4251D">
        <w:rPr>
          <w:sz w:val="28"/>
          <w:szCs w:val="28"/>
          <w:highlight w:val="black"/>
          <w:lang w:val="uk-UA"/>
        </w:rPr>
        <w:t xml:space="preserve">не враховуючи святкові дні, </w:t>
      </w:r>
      <w:r w:rsidRPr="00F4251D">
        <w:rPr>
          <w:sz w:val="28"/>
          <w:szCs w:val="28"/>
          <w:highlight w:val="black"/>
        </w:rPr>
        <w:t xml:space="preserve"> за періодроботи з  01 </w:t>
      </w:r>
      <w:r w:rsidRPr="00F4251D">
        <w:rPr>
          <w:sz w:val="28"/>
          <w:szCs w:val="28"/>
          <w:highlight w:val="black"/>
          <w:lang w:val="uk-UA"/>
        </w:rPr>
        <w:t>січня</w:t>
      </w:r>
      <w:r w:rsidRPr="00F4251D">
        <w:rPr>
          <w:sz w:val="28"/>
          <w:szCs w:val="28"/>
          <w:highlight w:val="black"/>
        </w:rPr>
        <w:t xml:space="preserve"> 202</w:t>
      </w:r>
      <w:r w:rsidRPr="00F4251D">
        <w:rPr>
          <w:sz w:val="28"/>
          <w:szCs w:val="28"/>
          <w:highlight w:val="black"/>
          <w:lang w:val="uk-UA"/>
        </w:rPr>
        <w:t>1 року</w:t>
      </w:r>
      <w:r w:rsidRPr="00F4251D">
        <w:rPr>
          <w:sz w:val="28"/>
          <w:szCs w:val="28"/>
          <w:highlight w:val="black"/>
        </w:rPr>
        <w:t xml:space="preserve"> по 31 </w:t>
      </w:r>
      <w:r w:rsidRPr="00F4251D">
        <w:rPr>
          <w:sz w:val="28"/>
          <w:szCs w:val="28"/>
          <w:highlight w:val="black"/>
          <w:lang w:val="uk-UA"/>
        </w:rPr>
        <w:t>грудня</w:t>
      </w:r>
      <w:r w:rsidRPr="00F4251D">
        <w:rPr>
          <w:sz w:val="28"/>
          <w:szCs w:val="28"/>
          <w:highlight w:val="black"/>
        </w:rPr>
        <w:t xml:space="preserve"> 2021 року.</w:t>
      </w:r>
      <w:r w:rsidRPr="00164E90">
        <w:rPr>
          <w:sz w:val="28"/>
          <w:szCs w:val="28"/>
        </w:rPr>
        <w:t xml:space="preserve"> </w:t>
      </w:r>
    </w:p>
    <w:p w:rsidR="001050B2" w:rsidRPr="00C37068" w:rsidRDefault="001050B2" w:rsidP="007C3D16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Різуник Світлані Миколаївні 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1050B2" w:rsidRPr="005B6AF9" w:rsidRDefault="001050B2" w:rsidP="007C3D16">
      <w:pPr>
        <w:pStyle w:val="BodyText"/>
        <w:spacing w:line="240" w:lineRule="auto"/>
        <w:ind w:firstLine="708"/>
      </w:pPr>
      <w:r>
        <w:t>3</w:t>
      </w:r>
      <w:r w:rsidRPr="005B6AF9"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1050B2" w:rsidRDefault="001050B2" w:rsidP="007C3D16">
      <w:pPr>
        <w:pStyle w:val="BodyText"/>
        <w:spacing w:line="240" w:lineRule="auto"/>
        <w:ind w:firstLine="708"/>
      </w:pPr>
      <w:r>
        <w:t>4</w:t>
      </w:r>
      <w:r w:rsidRPr="0039378D">
        <w:t xml:space="preserve">.Контроль за виконанням  даного розпорядження </w:t>
      </w:r>
      <w:r>
        <w:t>покласти на заступника міського голови Стоянову О.П.</w:t>
      </w:r>
    </w:p>
    <w:p w:rsidR="001050B2" w:rsidRPr="0039378D" w:rsidRDefault="001050B2" w:rsidP="007C3D16">
      <w:pPr>
        <w:pStyle w:val="BodyText"/>
        <w:spacing w:line="240" w:lineRule="auto"/>
        <w:ind w:firstLine="708"/>
      </w:pPr>
      <w:r>
        <w:t>Підстава: - заява Різуник С.М. від 15 липня 2021 року.</w:t>
      </w:r>
    </w:p>
    <w:p w:rsidR="001050B2" w:rsidRPr="0039378D" w:rsidRDefault="001050B2" w:rsidP="007C3D16">
      <w:pPr>
        <w:pStyle w:val="Heading2"/>
      </w:pPr>
    </w:p>
    <w:p w:rsidR="001050B2" w:rsidRPr="000917CC" w:rsidRDefault="001050B2" w:rsidP="007C3D16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1050B2" w:rsidRDefault="001050B2" w:rsidP="007C3D16">
      <w:pPr>
        <w:pStyle w:val="Heading2"/>
      </w:pPr>
    </w:p>
    <w:p w:rsidR="001050B2" w:rsidRDefault="001050B2" w:rsidP="007C3D16">
      <w:pPr>
        <w:pStyle w:val="Heading2"/>
      </w:pPr>
    </w:p>
    <w:p w:rsidR="001050B2" w:rsidRDefault="001050B2" w:rsidP="007C3D16">
      <w:pPr>
        <w:pStyle w:val="Heading2"/>
      </w:pPr>
      <w:r>
        <w:t>З розпорядженням ознайомлена</w:t>
      </w:r>
      <w:r>
        <w:tab/>
        <w:t>_____________    С.Різуник</w:t>
      </w:r>
    </w:p>
    <w:p w:rsidR="001050B2" w:rsidRPr="002D6B80" w:rsidRDefault="001050B2" w:rsidP="007C3D16">
      <w:pPr>
        <w:rPr>
          <w:u w:val="single"/>
        </w:rPr>
      </w:pPr>
    </w:p>
    <w:p w:rsidR="001050B2" w:rsidRDefault="001050B2" w:rsidP="007C3D16">
      <w:pPr>
        <w:rPr>
          <w:lang w:val="uk-UA"/>
        </w:rPr>
      </w:pPr>
    </w:p>
    <w:p w:rsidR="001050B2" w:rsidRDefault="001050B2" w:rsidP="007C3D16">
      <w:pPr>
        <w:rPr>
          <w:lang w:val="uk-UA"/>
        </w:rPr>
      </w:pPr>
    </w:p>
    <w:p w:rsidR="001050B2" w:rsidRPr="00E948A8" w:rsidRDefault="001050B2" w:rsidP="007C3D16">
      <w:pPr>
        <w:rPr>
          <w:lang w:val="uk-UA"/>
        </w:rPr>
      </w:pPr>
    </w:p>
    <w:p w:rsidR="001050B2" w:rsidRPr="00B768DD" w:rsidRDefault="001050B2" w:rsidP="007C3D1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B768DD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1050B2" w:rsidRPr="00B768DD" w:rsidRDefault="001050B2" w:rsidP="007C3D1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B768DD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16 липня</w:t>
      </w:r>
      <w:r w:rsidRPr="00B768DD">
        <w:rPr>
          <w:rFonts w:ascii="Times New Roman" w:hAnsi="Times New Roman"/>
          <w:sz w:val="28"/>
          <w:szCs w:val="28"/>
          <w:lang w:val="uk-UA"/>
        </w:rPr>
        <w:t xml:space="preserve"> 2021 року  №</w:t>
      </w:r>
      <w:r>
        <w:rPr>
          <w:rFonts w:ascii="Times New Roman" w:hAnsi="Times New Roman"/>
          <w:sz w:val="28"/>
          <w:szCs w:val="28"/>
          <w:lang w:val="uk-UA"/>
        </w:rPr>
        <w:t>183-к</w:t>
      </w:r>
    </w:p>
    <w:p w:rsidR="001050B2" w:rsidRPr="00B768DD" w:rsidRDefault="001050B2" w:rsidP="007C3D1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50B2" w:rsidRPr="00164E90" w:rsidRDefault="001050B2" w:rsidP="007C3D16">
      <w:pPr>
        <w:jc w:val="both"/>
        <w:rPr>
          <w:sz w:val="28"/>
        </w:rPr>
      </w:pPr>
      <w:r w:rsidRPr="00164E90">
        <w:rPr>
          <w:sz w:val="28"/>
        </w:rPr>
        <w:t>Про наданнящорічноїосновноївідпустки</w:t>
      </w:r>
      <w:r>
        <w:rPr>
          <w:sz w:val="28"/>
          <w:lang w:val="uk-UA"/>
        </w:rPr>
        <w:t>Різуник С.М</w:t>
      </w:r>
      <w:r w:rsidRPr="00164E90">
        <w:rPr>
          <w:sz w:val="28"/>
          <w:lang w:val="uk-UA"/>
        </w:rPr>
        <w:t>.</w:t>
      </w:r>
    </w:p>
    <w:p w:rsidR="001050B2" w:rsidRPr="00A22B58" w:rsidRDefault="001050B2" w:rsidP="007C3D16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1050B2" w:rsidRPr="00B768DD" w:rsidRDefault="001050B2" w:rsidP="007C3D16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1050B2" w:rsidRPr="00B768DD" w:rsidRDefault="001050B2" w:rsidP="007C3D16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1050B2" w:rsidRPr="00B768DD" w:rsidRDefault="001050B2" w:rsidP="007C3D16">
      <w:pPr>
        <w:rPr>
          <w:sz w:val="28"/>
          <w:szCs w:val="28"/>
          <w:lang w:val="uk-UA"/>
        </w:rPr>
      </w:pPr>
    </w:p>
    <w:p w:rsidR="001050B2" w:rsidRPr="00B768DD" w:rsidRDefault="001050B2" w:rsidP="007C3D16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Заступник  Арцизького міського голови</w:t>
      </w:r>
    </w:p>
    <w:p w:rsidR="001050B2" w:rsidRPr="00B768DD" w:rsidRDefault="001050B2" w:rsidP="007C3D16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__________         О.Стоянова</w:t>
      </w:r>
    </w:p>
    <w:p w:rsidR="001050B2" w:rsidRPr="00B768DD" w:rsidRDefault="001050B2" w:rsidP="007C3D16">
      <w:pPr>
        <w:rPr>
          <w:sz w:val="28"/>
          <w:szCs w:val="28"/>
          <w:lang w:val="uk-UA"/>
        </w:rPr>
      </w:pPr>
    </w:p>
    <w:p w:rsidR="001050B2" w:rsidRPr="00B768DD" w:rsidRDefault="001050B2" w:rsidP="007C3D16">
      <w:pPr>
        <w:rPr>
          <w:sz w:val="28"/>
          <w:szCs w:val="28"/>
          <w:lang w:val="uk-UA"/>
        </w:rPr>
      </w:pPr>
    </w:p>
    <w:p w:rsidR="001050B2" w:rsidRPr="00B768DD" w:rsidRDefault="001050B2" w:rsidP="007C3D16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Начальник  юридичного відділу  міської ради</w:t>
      </w:r>
    </w:p>
    <w:p w:rsidR="001050B2" w:rsidRPr="00B768DD" w:rsidRDefault="001050B2" w:rsidP="007C3D16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1050B2" w:rsidRPr="00B768DD" w:rsidRDefault="001050B2" w:rsidP="007C3D16">
      <w:pPr>
        <w:rPr>
          <w:sz w:val="28"/>
          <w:szCs w:val="28"/>
          <w:lang w:val="uk-UA"/>
        </w:rPr>
      </w:pPr>
    </w:p>
    <w:p w:rsidR="001050B2" w:rsidRPr="00B768DD" w:rsidRDefault="001050B2" w:rsidP="007C3D16">
      <w:pPr>
        <w:rPr>
          <w:sz w:val="28"/>
          <w:szCs w:val="28"/>
          <w:lang w:val="uk-UA"/>
        </w:rPr>
      </w:pPr>
    </w:p>
    <w:p w:rsidR="001050B2" w:rsidRPr="00F4251D" w:rsidRDefault="001050B2" w:rsidP="007C3D16">
      <w:pPr>
        <w:rPr>
          <w:sz w:val="28"/>
          <w:szCs w:val="28"/>
          <w:lang w:val="uk-UA"/>
        </w:rPr>
      </w:pPr>
      <w:r w:rsidRPr="00F4251D">
        <w:rPr>
          <w:sz w:val="28"/>
          <w:szCs w:val="28"/>
          <w:lang w:val="uk-UA"/>
        </w:rPr>
        <w:t>Головнийспеціаліствідділубухгалтерськогообліку, звітності та фінансово-господарськогозабезпечення – головний бухгалтер</w:t>
      </w:r>
    </w:p>
    <w:p w:rsidR="001050B2" w:rsidRPr="00F4251D" w:rsidRDefault="001050B2" w:rsidP="007C3D16">
      <w:pPr>
        <w:rPr>
          <w:sz w:val="28"/>
          <w:szCs w:val="28"/>
          <w:lang w:val="uk-UA"/>
        </w:rPr>
      </w:pPr>
      <w:r w:rsidRPr="00F4251D">
        <w:rPr>
          <w:sz w:val="28"/>
          <w:szCs w:val="28"/>
          <w:lang w:val="uk-UA"/>
        </w:rPr>
        <w:t>__________         Н.Бузіян</w:t>
      </w:r>
    </w:p>
    <w:p w:rsidR="001050B2" w:rsidRPr="00F4251D" w:rsidRDefault="001050B2" w:rsidP="007C3D16">
      <w:pPr>
        <w:rPr>
          <w:sz w:val="28"/>
          <w:szCs w:val="28"/>
          <w:lang w:val="uk-UA"/>
        </w:rPr>
      </w:pPr>
    </w:p>
    <w:p w:rsidR="001050B2" w:rsidRPr="00B768DD" w:rsidRDefault="001050B2" w:rsidP="007C3D16">
      <w:pPr>
        <w:rPr>
          <w:sz w:val="28"/>
          <w:szCs w:val="28"/>
          <w:lang w:val="uk-UA"/>
        </w:rPr>
      </w:pPr>
    </w:p>
    <w:p w:rsidR="001050B2" w:rsidRPr="00B768DD" w:rsidRDefault="001050B2" w:rsidP="007C3D16">
      <w:pPr>
        <w:rPr>
          <w:lang w:val="uk-UA"/>
        </w:rPr>
      </w:pPr>
    </w:p>
    <w:p w:rsidR="001050B2" w:rsidRDefault="001050B2" w:rsidP="007C3D16">
      <w:pPr>
        <w:jc w:val="both"/>
        <w:rPr>
          <w:lang w:val="uk-UA"/>
        </w:rPr>
      </w:pPr>
    </w:p>
    <w:p w:rsidR="001050B2" w:rsidRDefault="001050B2" w:rsidP="007C3D16">
      <w:pPr>
        <w:jc w:val="both"/>
        <w:rPr>
          <w:lang w:val="uk-UA"/>
        </w:rPr>
      </w:pPr>
    </w:p>
    <w:p w:rsidR="001050B2" w:rsidRDefault="001050B2" w:rsidP="007C3D16">
      <w:pPr>
        <w:jc w:val="both"/>
        <w:rPr>
          <w:lang w:val="uk-UA"/>
        </w:rPr>
      </w:pPr>
    </w:p>
    <w:p w:rsidR="001050B2" w:rsidRDefault="001050B2" w:rsidP="007C3D16">
      <w:pPr>
        <w:jc w:val="both"/>
        <w:rPr>
          <w:lang w:val="uk-UA"/>
        </w:rPr>
      </w:pPr>
    </w:p>
    <w:p w:rsidR="001050B2" w:rsidRDefault="001050B2" w:rsidP="007C3D16">
      <w:pPr>
        <w:jc w:val="both"/>
        <w:rPr>
          <w:lang w:val="uk-UA"/>
        </w:rPr>
      </w:pPr>
    </w:p>
    <w:p w:rsidR="001050B2" w:rsidRDefault="001050B2" w:rsidP="007C3D16">
      <w:pPr>
        <w:jc w:val="both"/>
        <w:rPr>
          <w:lang w:val="uk-UA"/>
        </w:rPr>
      </w:pPr>
      <w:r>
        <w:rPr>
          <w:lang w:val="uk-UA"/>
        </w:rPr>
        <w:t>Виконавець: Колеснікова Н.Д., головний спеціаліст по роботі з персоналом відділу організаційної та кадрової роботи</w:t>
      </w:r>
    </w:p>
    <w:p w:rsidR="001050B2" w:rsidRPr="00E033B8" w:rsidRDefault="001050B2" w:rsidP="007C3D16">
      <w:pPr>
        <w:rPr>
          <w:lang w:val="uk-UA"/>
        </w:rPr>
      </w:pPr>
    </w:p>
    <w:p w:rsidR="001050B2" w:rsidRPr="00591BBA" w:rsidRDefault="001050B2" w:rsidP="007C3D16">
      <w:pPr>
        <w:rPr>
          <w:lang w:val="uk-UA"/>
        </w:rPr>
      </w:pPr>
    </w:p>
    <w:p w:rsidR="001050B2" w:rsidRPr="00164E90" w:rsidRDefault="001050B2" w:rsidP="007C3D16">
      <w:pPr>
        <w:rPr>
          <w:lang w:val="uk-UA"/>
        </w:rPr>
      </w:pPr>
    </w:p>
    <w:p w:rsidR="001050B2" w:rsidRPr="007C3D16" w:rsidRDefault="001050B2">
      <w:pPr>
        <w:rPr>
          <w:lang w:val="uk-UA"/>
        </w:rPr>
      </w:pPr>
    </w:p>
    <w:sectPr w:rsidR="001050B2" w:rsidRPr="007C3D16" w:rsidSect="00BD0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D16"/>
    <w:rsid w:val="000917CC"/>
    <w:rsid w:val="001050B2"/>
    <w:rsid w:val="001644A9"/>
    <w:rsid w:val="00164E90"/>
    <w:rsid w:val="001B36F7"/>
    <w:rsid w:val="002D6B80"/>
    <w:rsid w:val="003010A8"/>
    <w:rsid w:val="00357583"/>
    <w:rsid w:val="003773F2"/>
    <w:rsid w:val="0039378D"/>
    <w:rsid w:val="00541AF3"/>
    <w:rsid w:val="00545B9B"/>
    <w:rsid w:val="00591BBA"/>
    <w:rsid w:val="005B48F3"/>
    <w:rsid w:val="005B6AF9"/>
    <w:rsid w:val="00655A60"/>
    <w:rsid w:val="00690794"/>
    <w:rsid w:val="007735AB"/>
    <w:rsid w:val="007C3D16"/>
    <w:rsid w:val="00884735"/>
    <w:rsid w:val="00A06470"/>
    <w:rsid w:val="00A22B58"/>
    <w:rsid w:val="00B768DD"/>
    <w:rsid w:val="00BD015B"/>
    <w:rsid w:val="00C37068"/>
    <w:rsid w:val="00C526E5"/>
    <w:rsid w:val="00DB43FD"/>
    <w:rsid w:val="00E033B8"/>
    <w:rsid w:val="00E948A8"/>
    <w:rsid w:val="00F42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D1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C3D16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C3D16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3D16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C3D16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7C3D16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7C3D16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7C3D16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C3D16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7C3D16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7C3D1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C3D16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7C3D16"/>
    <w:pPr>
      <w:spacing w:after="120"/>
      <w:ind w:left="283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C3D16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C3D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3D1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298</Words>
  <Characters>1701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2021-07-19T05:04:00Z</cp:lastPrinted>
  <dcterms:created xsi:type="dcterms:W3CDTF">2021-07-15T13:47:00Z</dcterms:created>
  <dcterms:modified xsi:type="dcterms:W3CDTF">2022-01-11T12:40:00Z</dcterms:modified>
</cp:coreProperties>
</file>